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6E588" w14:textId="77777777" w:rsidR="007C30D7" w:rsidRDefault="007C30D7" w:rsidP="007C30D7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03105073" w14:textId="77777777" w:rsidR="007C30D7" w:rsidRDefault="007C30D7" w:rsidP="007C30D7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Cripplegate</w:t>
      </w:r>
      <w:proofErr w:type="spellEnd"/>
      <w:r>
        <w:rPr>
          <w:rFonts w:cs="Times New Roman"/>
          <w:szCs w:val="24"/>
        </w:rPr>
        <w:t xml:space="preserve"> Without Ward, London.</w:t>
      </w:r>
    </w:p>
    <w:p w14:paraId="23EB0E8A" w14:textId="77777777" w:rsidR="007C30D7" w:rsidRDefault="007C30D7" w:rsidP="007C30D7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0B9997E9" w14:textId="77777777" w:rsidR="007C30D7" w:rsidRDefault="007C30D7" w:rsidP="007C30D7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1E656C9C" w14:textId="77777777" w:rsidR="007C30D7" w:rsidRDefault="007C30D7" w:rsidP="007C3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34046188" w14:textId="77777777" w:rsidR="007C30D7" w:rsidRDefault="007C30D7" w:rsidP="007C30D7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71E757A" w14:textId="77777777" w:rsidR="007C30D7" w:rsidRDefault="007C30D7" w:rsidP="007C30D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568D7F58" w14:textId="77777777" w:rsidR="007C30D7" w:rsidRDefault="007C30D7" w:rsidP="007C30D7">
      <w:pPr>
        <w:pStyle w:val="NoSpacing"/>
        <w:rPr>
          <w:rFonts w:eastAsia="Times New Roman" w:cs="Times New Roman"/>
          <w:szCs w:val="24"/>
        </w:rPr>
      </w:pPr>
    </w:p>
    <w:p w14:paraId="0D5B2B63" w14:textId="77777777" w:rsidR="007C30D7" w:rsidRDefault="007C30D7" w:rsidP="007C30D7">
      <w:pPr>
        <w:pStyle w:val="NoSpacing"/>
        <w:rPr>
          <w:rFonts w:eastAsia="Times New Roman" w:cs="Times New Roman"/>
          <w:szCs w:val="24"/>
        </w:rPr>
      </w:pPr>
    </w:p>
    <w:p w14:paraId="7D9C3553" w14:textId="77777777" w:rsidR="007C30D7" w:rsidRDefault="007C30D7" w:rsidP="007C30D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6996F2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F116" w14:textId="77777777" w:rsidR="007C30D7" w:rsidRDefault="007C30D7" w:rsidP="009139A6">
      <w:r>
        <w:separator/>
      </w:r>
    </w:p>
  </w:endnote>
  <w:endnote w:type="continuationSeparator" w:id="0">
    <w:p w14:paraId="0929BD5C" w14:textId="77777777" w:rsidR="007C30D7" w:rsidRDefault="007C30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0A7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4D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65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24DD5" w14:textId="77777777" w:rsidR="007C30D7" w:rsidRDefault="007C30D7" w:rsidP="009139A6">
      <w:r>
        <w:separator/>
      </w:r>
    </w:p>
  </w:footnote>
  <w:footnote w:type="continuationSeparator" w:id="0">
    <w:p w14:paraId="715A52D5" w14:textId="77777777" w:rsidR="007C30D7" w:rsidRDefault="007C30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8D9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DA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40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D7"/>
    <w:rsid w:val="000666E0"/>
    <w:rsid w:val="002510B7"/>
    <w:rsid w:val="005C130B"/>
    <w:rsid w:val="007C30D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90F45"/>
  <w15:chartTrackingRefBased/>
  <w15:docId w15:val="{283A2893-0899-49B8-8D49-3A86DD3D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2023-12-23T10:13:00Z</dcterms:created>
  <dcterms:modified xsi:type="dcterms:W3CDTF">2023-12-23T10:36:00Z</dcterms:modified>
</cp:coreProperties>
</file>